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45FF6" w14:textId="77777777" w:rsidR="0000721A" w:rsidRDefault="0000721A" w:rsidP="000072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BOTYNGTON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fl.1410-40)</w:t>
      </w:r>
    </w:p>
    <w:p w14:paraId="16822FDE" w14:textId="77777777" w:rsidR="0000721A" w:rsidRDefault="0000721A" w:rsidP="000072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Badby</w:t>
      </w:r>
      <w:proofErr w:type="spellEnd"/>
      <w:r>
        <w:rPr>
          <w:rFonts w:cs="Times New Roman"/>
          <w:szCs w:val="24"/>
        </w:rPr>
        <w:t>, Northamptonshire.</w:t>
      </w:r>
    </w:p>
    <w:p w14:paraId="1B7326C6" w14:textId="77777777" w:rsidR="0000721A" w:rsidRDefault="0000721A" w:rsidP="0000721A">
      <w:pPr>
        <w:pStyle w:val="NoSpacing"/>
        <w:rPr>
          <w:rFonts w:cs="Times New Roman"/>
          <w:szCs w:val="24"/>
        </w:rPr>
      </w:pPr>
    </w:p>
    <w:p w14:paraId="2BA34C94" w14:textId="77777777" w:rsidR="0000721A" w:rsidRDefault="0000721A" w:rsidP="0000721A">
      <w:pPr>
        <w:pStyle w:val="NoSpacing"/>
        <w:rPr>
          <w:rFonts w:cs="Times New Roman"/>
          <w:szCs w:val="24"/>
        </w:rPr>
      </w:pPr>
    </w:p>
    <w:p w14:paraId="32BD8AA8" w14:textId="77777777" w:rsidR="0000721A" w:rsidRDefault="0000721A" w:rsidP="000072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1410</w:t>
      </w:r>
      <w:r>
        <w:rPr>
          <w:rFonts w:cs="Times New Roman"/>
          <w:szCs w:val="24"/>
        </w:rPr>
        <w:tab/>
        <w:t>He became Rector.</w:t>
      </w:r>
    </w:p>
    <w:p w14:paraId="2C7D0E0C" w14:textId="77777777" w:rsidR="0000721A" w:rsidRDefault="0000721A" w:rsidP="000072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E1FD7">
          <w:rPr>
            <w:rStyle w:val="Hyperlink"/>
            <w:rFonts w:cs="Times New Roman"/>
            <w:szCs w:val="24"/>
          </w:rPr>
          <w:t>https://badby-pc.gov.uk/community/history/st-marys-church/incumbents/</w:t>
        </w:r>
      </w:hyperlink>
      <w:r>
        <w:rPr>
          <w:rFonts w:cs="Times New Roman"/>
          <w:szCs w:val="24"/>
        </w:rPr>
        <w:t xml:space="preserve"> )</w:t>
      </w:r>
    </w:p>
    <w:p w14:paraId="5490B2FB" w14:textId="77777777" w:rsidR="0000721A" w:rsidRDefault="0000721A" w:rsidP="0000721A">
      <w:pPr>
        <w:pStyle w:val="NoSpacing"/>
        <w:rPr>
          <w:rFonts w:cs="Times New Roman"/>
          <w:szCs w:val="24"/>
        </w:rPr>
      </w:pPr>
    </w:p>
    <w:p w14:paraId="4E2F321B" w14:textId="77777777" w:rsidR="0000721A" w:rsidRDefault="0000721A" w:rsidP="0000721A">
      <w:pPr>
        <w:pStyle w:val="NoSpacing"/>
        <w:rPr>
          <w:rFonts w:cs="Times New Roman"/>
          <w:szCs w:val="24"/>
        </w:rPr>
      </w:pPr>
    </w:p>
    <w:p w14:paraId="03A2175F" w14:textId="77777777" w:rsidR="0000721A" w:rsidRDefault="0000721A" w:rsidP="000072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2024</w:t>
      </w:r>
    </w:p>
    <w:p w14:paraId="0FDC6B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E6A07A" w14:textId="77777777" w:rsidR="0000721A" w:rsidRDefault="0000721A" w:rsidP="009139A6">
      <w:r>
        <w:separator/>
      </w:r>
    </w:p>
  </w:endnote>
  <w:endnote w:type="continuationSeparator" w:id="0">
    <w:p w14:paraId="1CA832D7" w14:textId="77777777" w:rsidR="0000721A" w:rsidRDefault="000072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591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AFD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E54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42877" w14:textId="77777777" w:rsidR="0000721A" w:rsidRDefault="0000721A" w:rsidP="009139A6">
      <w:r>
        <w:separator/>
      </w:r>
    </w:p>
  </w:footnote>
  <w:footnote w:type="continuationSeparator" w:id="0">
    <w:p w14:paraId="507A72FC" w14:textId="77777777" w:rsidR="0000721A" w:rsidRDefault="000072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D88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FEE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4F5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21A"/>
    <w:rsid w:val="0000721A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A4EC7"/>
  <w15:chartTrackingRefBased/>
  <w15:docId w15:val="{3A7AAB64-A371-46BC-9770-698FDA8F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072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dby-pc.gov.uk/community/history/st-marys-church/incumbents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2024-07-07T19:16:00Z</dcterms:created>
  <dcterms:modified xsi:type="dcterms:W3CDTF">2024-07-07T19:17:00Z</dcterms:modified>
</cp:coreProperties>
</file>